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FD74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950E5" wp14:editId="281109F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631F3" w14:textId="55C35471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493DA0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WEXP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50E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7DD631F3" w14:textId="55C35471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493DA0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WEXP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7B3CA" wp14:editId="12791BE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FABFF4" w14:textId="17D4E741" w:rsidR="003D38A3" w:rsidRPr="003D38A3" w:rsidRDefault="000E7E77" w:rsidP="003D38A3">
                            <w:pPr>
                              <w:pStyle w:val="CourseContainedHeader"/>
                            </w:pPr>
                            <w:r>
                              <w:t xml:space="preserve">Incursion - </w:t>
                            </w:r>
                            <w:r w:rsidR="00925C1A">
                              <w:t xml:space="preserve">Industry </w:t>
                            </w:r>
                            <w:r w:rsidR="00493DA0">
                              <w:t>Guest Speaker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7B3CA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CFABFF4" w14:textId="17D4E741" w:rsidR="003D38A3" w:rsidRPr="003D38A3" w:rsidRDefault="000E7E77" w:rsidP="003D38A3">
                      <w:pPr>
                        <w:pStyle w:val="CourseContainedHeader"/>
                      </w:pPr>
                      <w:r>
                        <w:t xml:space="preserve">Incursion - </w:t>
                      </w:r>
                      <w:r w:rsidR="00925C1A">
                        <w:t xml:space="preserve">Industry </w:t>
                      </w:r>
                      <w:r w:rsidR="00493DA0">
                        <w:t>Guest Speaker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257DE227" w14:textId="77777777" w:rsidTr="00EC7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303612D9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3F79339B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6959CB68" w14:textId="77777777" w:rsidR="00EC7599" w:rsidRPr="00884A87" w:rsidRDefault="00EC7599" w:rsidP="005717E2">
            <w:pPr>
              <w:pStyle w:val="TableRows"/>
            </w:pPr>
            <w:r w:rsidRPr="00884A87">
              <w:t xml:space="preserve">By the end of this lesson, students will:  </w:t>
            </w:r>
          </w:p>
          <w:p w14:paraId="2F73AAF3" w14:textId="5690CC33" w:rsidR="00493DA0" w:rsidRPr="00493DA0" w:rsidRDefault="00EC7599" w:rsidP="00493DA0">
            <w:pPr>
              <w:pStyle w:val="TableRows"/>
              <w:rPr>
                <w:lang w:val="en-US"/>
              </w:rPr>
            </w:pPr>
            <w:r w:rsidRPr="00925C1A">
              <w:t xml:space="preserve">1. </w:t>
            </w:r>
            <w:r w:rsidR="00493DA0" w:rsidRPr="00493DA0">
              <w:rPr>
                <w:b/>
                <w:bCs w:val="0"/>
                <w:lang w:val="en-US"/>
              </w:rPr>
              <w:t>Identify</w:t>
            </w:r>
            <w:r w:rsidR="00493DA0" w:rsidRPr="00493DA0">
              <w:rPr>
                <w:lang w:val="en-US"/>
              </w:rPr>
              <w:t xml:space="preserve"> real-world career pathways and roles in the fitting and machining industry.</w:t>
            </w:r>
          </w:p>
          <w:p w14:paraId="0371F350" w14:textId="77777777" w:rsidR="00493DA0" w:rsidRPr="00493DA0" w:rsidRDefault="00493DA0" w:rsidP="00493DA0">
            <w:pPr>
              <w:pStyle w:val="TableRows"/>
              <w:rPr>
                <w:lang w:val="en-US"/>
              </w:rPr>
            </w:pPr>
            <w:r w:rsidRPr="00493DA0">
              <w:rPr>
                <w:lang w:val="en-US"/>
              </w:rPr>
              <w:t xml:space="preserve">2. </w:t>
            </w:r>
            <w:proofErr w:type="spellStart"/>
            <w:r w:rsidRPr="00493DA0">
              <w:rPr>
                <w:b/>
                <w:bCs w:val="0"/>
                <w:lang w:val="en-US"/>
              </w:rPr>
              <w:t>Recognise</w:t>
            </w:r>
            <w:proofErr w:type="spellEnd"/>
            <w:r w:rsidRPr="00493DA0">
              <w:rPr>
                <w:lang w:val="en-US"/>
              </w:rPr>
              <w:t xml:space="preserve"> workplace expectations including communication, WHS, and tool use standards.</w:t>
            </w:r>
          </w:p>
          <w:p w14:paraId="3FF1EF61" w14:textId="5899A00F" w:rsidR="00EC7599" w:rsidRPr="00493DA0" w:rsidRDefault="00493DA0" w:rsidP="005717E2">
            <w:pPr>
              <w:pStyle w:val="TableRows"/>
              <w:rPr>
                <w:lang w:val="en-US"/>
              </w:rPr>
            </w:pPr>
            <w:r w:rsidRPr="00493DA0">
              <w:rPr>
                <w:lang w:val="en-US"/>
              </w:rPr>
              <w:t xml:space="preserve">3. </w:t>
            </w:r>
            <w:proofErr w:type="spellStart"/>
            <w:r>
              <w:rPr>
                <w:b/>
                <w:bCs w:val="0"/>
                <w:lang w:val="en-US"/>
              </w:rPr>
              <w:t>Recognise</w:t>
            </w:r>
            <w:proofErr w:type="spellEnd"/>
            <w:r w:rsidRPr="00493DA0">
              <w:rPr>
                <w:lang w:val="en-US"/>
              </w:rPr>
              <w:t xml:space="preserve"> how workshop skills align with real job requirements.</w:t>
            </w:r>
          </w:p>
        </w:tc>
      </w:tr>
    </w:tbl>
    <w:p w14:paraId="27BD9335" w14:textId="77777777" w:rsidR="002E1B9C" w:rsidRDefault="002E1B9C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14:paraId="08CFBDDA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EC52030" w14:textId="77777777" w:rsidR="004B4E0F" w:rsidRPr="004B4E0F" w:rsidRDefault="004B4E0F" w:rsidP="00415688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5B70934C" w14:textId="77777777" w:rsidR="004B4E0F" w:rsidRPr="004B4E0F" w:rsidRDefault="004B4E0F" w:rsidP="00415688">
            <w:pPr>
              <w:pStyle w:val="TableHeadings"/>
            </w:pPr>
            <w:r w:rsidRPr="004B4E0F">
              <w:t>Additional Resources</w:t>
            </w:r>
          </w:p>
        </w:tc>
      </w:tr>
      <w:tr w:rsidR="004B4E0F" w14:paraId="4DF0FBD6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2FBB8E05" w14:textId="77777777" w:rsidR="00925C1A" w:rsidRPr="00493DA0" w:rsidRDefault="00493DA0" w:rsidP="005717E2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 w:rsidRPr="00493DA0">
              <w:rPr>
                <w:lang w:val="en-US"/>
              </w:rPr>
              <w:t>Seating arranged for speaker and discussion, projector/screen for slides if needed</w:t>
            </w:r>
          </w:p>
          <w:p w14:paraId="2D89E40D" w14:textId="77777777" w:rsidR="00493DA0" w:rsidRDefault="00493DA0" w:rsidP="00493DA0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 w:rsidRPr="00493DA0">
              <w:rPr>
                <w:lang w:val="en-US"/>
              </w:rPr>
              <w:t>Online speaker (Zoom/Teams) with class webcam/microphone set up</w:t>
            </w:r>
          </w:p>
          <w:p w14:paraId="33E107AD" w14:textId="5D0E6FB1" w:rsidR="000E7E77" w:rsidRPr="00493DA0" w:rsidRDefault="000E7E77" w:rsidP="00493DA0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>
              <w:rPr>
                <w:lang w:val="en-US"/>
              </w:rPr>
              <w:t>Incursion student reflection</w:t>
            </w:r>
          </w:p>
        </w:tc>
        <w:tc>
          <w:tcPr>
            <w:tcW w:w="4868" w:type="dxa"/>
            <w:shd w:val="clear" w:color="auto" w:fill="FFFFFF" w:themeFill="background1"/>
          </w:tcPr>
          <w:p w14:paraId="5AF040C0" w14:textId="1A3828CE" w:rsidR="00925C1A" w:rsidRDefault="00925C1A" w:rsidP="005717E2">
            <w:pPr>
              <w:pStyle w:val="TableRows"/>
              <w:numPr>
                <w:ilvl w:val="0"/>
                <w:numId w:val="20"/>
              </w:numPr>
            </w:pPr>
          </w:p>
        </w:tc>
      </w:tr>
    </w:tbl>
    <w:p w14:paraId="30FA24C6" w14:textId="77777777" w:rsidR="004B4E0F" w:rsidRDefault="004B4E0F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B4E0F" w14:paraId="4366ADFE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07618637" w14:textId="77777777" w:rsidR="004B4E0F" w:rsidRPr="00383839" w:rsidRDefault="004B4E0F" w:rsidP="00415688">
            <w:pPr>
              <w:pStyle w:val="TableHeadings"/>
            </w:pPr>
            <w:r w:rsidRPr="00383839">
              <w:t>Optional Homework</w:t>
            </w:r>
          </w:p>
        </w:tc>
      </w:tr>
      <w:tr w:rsidR="004B4E0F" w14:paraId="7BEA48A2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147C342C" w14:textId="2D2A110E" w:rsidR="004B4E0F" w:rsidRPr="004B4E0F" w:rsidRDefault="004B4E0F" w:rsidP="005717E2">
            <w:pPr>
              <w:pStyle w:val="TableRows"/>
            </w:pPr>
          </w:p>
        </w:tc>
      </w:tr>
    </w:tbl>
    <w:p w14:paraId="65F16815" w14:textId="77777777" w:rsidR="003D38A3" w:rsidRPr="002E1B9C" w:rsidRDefault="003D38A3" w:rsidP="005717E2"/>
    <w:p w14:paraId="313F9D09" w14:textId="77777777" w:rsidR="00C33A98" w:rsidRDefault="00C33A98" w:rsidP="005717E2">
      <w:pPr>
        <w:pStyle w:val="TableRows"/>
      </w:pPr>
    </w:p>
    <w:p w14:paraId="70783403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14:paraId="6E5E723F" w14:textId="77777777" w:rsidTr="23FE99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2" w:type="dxa"/>
          </w:tcPr>
          <w:p w14:paraId="4E705DCF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564" w:type="dxa"/>
          </w:tcPr>
          <w:p w14:paraId="47CBBEAB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28E41193" w14:textId="77777777" w:rsidTr="23FE9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3851C9B5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4B3F11B" w14:textId="3A048840" w:rsidR="00415688" w:rsidRPr="00415688" w:rsidRDefault="001C5376" w:rsidP="001C5376">
            <w:pPr>
              <w:pStyle w:val="Heading4"/>
              <w:rPr>
                <w:rStyle w:val="normaltextrun"/>
              </w:rPr>
            </w:pPr>
            <w:r w:rsidRPr="48E3A258">
              <w:rPr>
                <w:rStyle w:val="normaltextrun"/>
              </w:rPr>
              <w:t>Introduction</w:t>
            </w:r>
            <w:r w:rsidR="00516C93" w:rsidRPr="48E3A258">
              <w:rPr>
                <w:rStyle w:val="normaltextrun"/>
              </w:rPr>
              <w:t xml:space="preserve"> and </w:t>
            </w:r>
            <w:r w:rsidR="00221E26">
              <w:rPr>
                <w:rStyle w:val="normaltextrun"/>
              </w:rPr>
              <w:t>Welcome</w:t>
            </w:r>
            <w:r w:rsidRPr="48E3A258">
              <w:rPr>
                <w:rStyle w:val="normaltextrun"/>
              </w:rPr>
              <w:t xml:space="preserve"> /</w:t>
            </w:r>
            <w:r w:rsidR="00415688" w:rsidRPr="48E3A258">
              <w:rPr>
                <w:rStyle w:val="normaltextrun"/>
              </w:rPr>
              <w:t xml:space="preserve"> Duration: 1</w:t>
            </w:r>
            <w:r w:rsidR="00221E26">
              <w:rPr>
                <w:rStyle w:val="normaltextrun"/>
              </w:rPr>
              <w:t>0</w:t>
            </w:r>
            <w:r w:rsidR="00415688" w:rsidRPr="48E3A258">
              <w:rPr>
                <w:rStyle w:val="normaltextrun"/>
              </w:rPr>
              <w:t>mins</w:t>
            </w:r>
          </w:p>
          <w:p w14:paraId="1A991D19" w14:textId="77777777" w:rsidR="00221E26" w:rsidRDefault="00516C93" w:rsidP="00516C93">
            <w:pPr>
              <w:pStyle w:val="Heading5"/>
              <w:rPr>
                <w:b w:val="0"/>
                <w:bCs w:val="0"/>
                <w:color w:val="000000" w:themeColor="accent6"/>
                <w:lang w:val="en-US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221E26" w:rsidRPr="00221E26">
              <w:rPr>
                <w:b w:val="0"/>
                <w:bCs w:val="0"/>
                <w:color w:val="000000" w:themeColor="accent6"/>
                <w:lang w:val="en-US"/>
              </w:rPr>
              <w:t>Prepare students to actively engage with the speaker and make connections to their learning.</w:t>
            </w:r>
          </w:p>
          <w:p w14:paraId="7635762B" w14:textId="14B71A92" w:rsidR="00415688" w:rsidRPr="00383839" w:rsidRDefault="00221E26" w:rsidP="001C5376">
            <w:pPr>
              <w:pStyle w:val="Heading5"/>
            </w:pPr>
            <w:r>
              <w:rPr>
                <w:rStyle w:val="normaltextrun"/>
              </w:rPr>
              <w:t>Activity Instructions</w:t>
            </w:r>
          </w:p>
          <w:p w14:paraId="7E1DB88D" w14:textId="18352B6E" w:rsidR="00221E26" w:rsidRPr="00221E26" w:rsidRDefault="00221E26" w:rsidP="00294028">
            <w:pPr>
              <w:pStyle w:val="TableRows"/>
              <w:numPr>
                <w:ilvl w:val="0"/>
                <w:numId w:val="48"/>
              </w:numPr>
            </w:pPr>
            <w:r w:rsidRPr="00221E26">
              <w:rPr>
                <w:lang w:val="en-US"/>
              </w:rPr>
              <w:t>Introduce the speaker and industry background</w:t>
            </w:r>
          </w:p>
          <w:p w14:paraId="4F054502" w14:textId="77777777" w:rsidR="00221E26" w:rsidRPr="00221E26" w:rsidRDefault="00221E26" w:rsidP="00294028">
            <w:pPr>
              <w:pStyle w:val="TableRows"/>
              <w:numPr>
                <w:ilvl w:val="0"/>
                <w:numId w:val="48"/>
              </w:numPr>
            </w:pPr>
            <w:r w:rsidRPr="00221E26">
              <w:rPr>
                <w:lang w:val="en-US"/>
              </w:rPr>
              <w:t xml:space="preserve">Discuss respectful </w:t>
            </w:r>
            <w:proofErr w:type="spellStart"/>
            <w:r w:rsidRPr="00221E26">
              <w:rPr>
                <w:lang w:val="en-US"/>
              </w:rPr>
              <w:t>behaviour</w:t>
            </w:r>
            <w:proofErr w:type="spellEnd"/>
            <w:r w:rsidRPr="00221E26">
              <w:rPr>
                <w:lang w:val="en-US"/>
              </w:rPr>
              <w:t xml:space="preserve"> and active listening</w:t>
            </w:r>
          </w:p>
          <w:p w14:paraId="76301AFD" w14:textId="0B5ECDAE" w:rsidR="004D2793" w:rsidRPr="00383839" w:rsidRDefault="00221E26" w:rsidP="00294028">
            <w:pPr>
              <w:pStyle w:val="TableRows"/>
              <w:numPr>
                <w:ilvl w:val="0"/>
                <w:numId w:val="48"/>
              </w:numPr>
            </w:pPr>
            <w:r w:rsidRPr="00221E26">
              <w:rPr>
                <w:lang w:val="en-US"/>
              </w:rPr>
              <w:t>Distribute question prompts or ask students to write one question</w:t>
            </w:r>
          </w:p>
        </w:tc>
        <w:tc>
          <w:tcPr>
            <w:tcW w:w="1564" w:type="dxa"/>
          </w:tcPr>
          <w:p w14:paraId="08D0BEC5" w14:textId="77777777" w:rsidR="00294028" w:rsidRDefault="00294028" w:rsidP="005717E2">
            <w:pPr>
              <w:pStyle w:val="TableRows"/>
            </w:pPr>
          </w:p>
          <w:p w14:paraId="358776C4" w14:textId="5AEBD7E4" w:rsidR="005717E2" w:rsidRPr="00383839" w:rsidRDefault="005717E2" w:rsidP="005717E2">
            <w:pPr>
              <w:pStyle w:val="TableRows"/>
            </w:pPr>
          </w:p>
        </w:tc>
      </w:tr>
      <w:tr w:rsidR="00415688" w14:paraId="0131B8A8" w14:textId="77777777" w:rsidTr="23FE99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5082FC1C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4C0E917E" w14:textId="69F26ACC" w:rsidR="00415688" w:rsidRPr="001C5376" w:rsidRDefault="00221E26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Industry Guest Speaker</w:t>
            </w:r>
            <w:r w:rsidR="001C5376">
              <w:rPr>
                <w:rStyle w:val="normaltextrun"/>
              </w:rPr>
              <w:t xml:space="preserve"> / </w:t>
            </w:r>
            <w:r w:rsidR="00415688" w:rsidRPr="001C5376">
              <w:rPr>
                <w:rStyle w:val="normaltextrun"/>
              </w:rPr>
              <w:t xml:space="preserve">Duration: </w:t>
            </w:r>
            <w:r>
              <w:rPr>
                <w:rStyle w:val="normaltextrun"/>
              </w:rPr>
              <w:t>30</w:t>
            </w:r>
            <w:r w:rsidR="00415688" w:rsidRPr="001C5376">
              <w:rPr>
                <w:rStyle w:val="normaltextrun"/>
              </w:rPr>
              <w:t>mins</w:t>
            </w:r>
          </w:p>
          <w:p w14:paraId="5B35C682" w14:textId="77777777" w:rsidR="00221E26" w:rsidRDefault="00925C1A" w:rsidP="00845A38">
            <w:pPr>
              <w:pStyle w:val="Heading5"/>
              <w:rPr>
                <w:b w:val="0"/>
                <w:bCs w:val="0"/>
                <w:color w:val="000000" w:themeColor="accent6"/>
                <w:lang w:val="en-US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221E26" w:rsidRPr="00221E26">
              <w:rPr>
                <w:b w:val="0"/>
                <w:bCs w:val="0"/>
                <w:color w:val="000000" w:themeColor="accent6"/>
                <w:lang w:val="en-US"/>
              </w:rPr>
              <w:t>Expose students to current industry practices, career journeys, and real workplace expectations.</w:t>
            </w:r>
          </w:p>
          <w:p w14:paraId="65F06803" w14:textId="01F73A1E" w:rsidR="00415688" w:rsidRPr="00415688" w:rsidRDefault="00221E26" w:rsidP="0041568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Activity Instructions</w:t>
            </w:r>
          </w:p>
          <w:p w14:paraId="5231E186" w14:textId="77777777" w:rsidR="00221E26" w:rsidRDefault="00221E26" w:rsidP="00221E26">
            <w:pPr>
              <w:pStyle w:val="TableRows"/>
              <w:numPr>
                <w:ilvl w:val="0"/>
                <w:numId w:val="52"/>
              </w:numPr>
              <w:rPr>
                <w:lang w:val="en-US"/>
              </w:rPr>
            </w:pPr>
            <w:r w:rsidRPr="00221E26">
              <w:rPr>
                <w:lang w:val="en-US"/>
              </w:rPr>
              <w:t>Speaker shares about their role, career path, daily tasks, safety practices, and advice for learners</w:t>
            </w:r>
          </w:p>
          <w:p w14:paraId="0CF589EC" w14:textId="1DEBB754" w:rsidR="00221E26" w:rsidRDefault="00221E26" w:rsidP="00221E26">
            <w:pPr>
              <w:pStyle w:val="TableRows"/>
              <w:numPr>
                <w:ilvl w:val="0"/>
                <w:numId w:val="52"/>
              </w:numPr>
              <w:rPr>
                <w:lang w:val="en-US"/>
              </w:rPr>
            </w:pPr>
            <w:r w:rsidRPr="00221E26">
              <w:rPr>
                <w:lang w:val="en-US"/>
              </w:rPr>
              <w:t>Encourage students to listen for real examples of what they’</w:t>
            </w:r>
            <w:r>
              <w:rPr>
                <w:lang w:val="en-US"/>
              </w:rPr>
              <w:t>ll</w:t>
            </w:r>
            <w:r w:rsidRPr="00221E26">
              <w:rPr>
                <w:lang w:val="en-US"/>
              </w:rPr>
              <w:t xml:space="preserve"> been learning in class</w:t>
            </w:r>
          </w:p>
          <w:p w14:paraId="1237CE58" w14:textId="12FCF2A6" w:rsidR="00A614C4" w:rsidRPr="00221E26" w:rsidRDefault="00221E26" w:rsidP="00221E26">
            <w:pPr>
              <w:pStyle w:val="TableRows"/>
              <w:numPr>
                <w:ilvl w:val="0"/>
                <w:numId w:val="52"/>
              </w:numPr>
              <w:rPr>
                <w:rStyle w:val="normaltextrun"/>
                <w:lang w:val="en-US"/>
              </w:rPr>
            </w:pPr>
            <w:r w:rsidRPr="00221E26">
              <w:rPr>
                <w:lang w:val="en-US"/>
              </w:rPr>
              <w:t>Allow time for 5–10 minutes of student questions</w:t>
            </w:r>
          </w:p>
        </w:tc>
        <w:tc>
          <w:tcPr>
            <w:tcW w:w="1564" w:type="dxa"/>
            <w:shd w:val="clear" w:color="auto" w:fill="FFFFFF" w:themeFill="background2"/>
          </w:tcPr>
          <w:p w14:paraId="615C74C1" w14:textId="77777777" w:rsidR="00415688" w:rsidRDefault="00415688" w:rsidP="005717E2">
            <w:pPr>
              <w:pStyle w:val="TableRows"/>
            </w:pPr>
          </w:p>
          <w:p w14:paraId="01F3CDFB" w14:textId="42B8DE61" w:rsidR="00F94474" w:rsidRDefault="00F94474" w:rsidP="005717E2">
            <w:pPr>
              <w:pStyle w:val="TableRows"/>
            </w:pPr>
          </w:p>
        </w:tc>
      </w:tr>
      <w:tr w:rsidR="001C5376" w14:paraId="36BA5441" w14:textId="77777777" w:rsidTr="23FE9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6B85A76C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1.3 </w:t>
            </w:r>
          </w:p>
          <w:p w14:paraId="0174D963" w14:textId="2581EC7E" w:rsidR="001C5376" w:rsidRDefault="00A614C4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 xml:space="preserve">Group </w:t>
            </w:r>
            <w:r w:rsidR="00221E26">
              <w:rPr>
                <w:rStyle w:val="normaltextrun"/>
              </w:rPr>
              <w:t>Discussion</w:t>
            </w:r>
            <w:r w:rsidR="001C5376">
              <w:rPr>
                <w:rStyle w:val="normaltextrun"/>
              </w:rPr>
              <w:t xml:space="preserve"> / Duration </w:t>
            </w:r>
            <w:r w:rsidR="00A151D4">
              <w:rPr>
                <w:rStyle w:val="normaltextrun"/>
              </w:rPr>
              <w:t>1</w:t>
            </w:r>
            <w:r w:rsidR="00221E26">
              <w:rPr>
                <w:rStyle w:val="normaltextrun"/>
              </w:rPr>
              <w:t>0</w:t>
            </w:r>
            <w:r w:rsidR="001C5376" w:rsidRPr="001C5376">
              <w:rPr>
                <w:rStyle w:val="normaltextrun"/>
              </w:rPr>
              <w:t>mins</w:t>
            </w:r>
          </w:p>
          <w:p w14:paraId="530695D7" w14:textId="77777777" w:rsidR="00221E26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  <w:lang w:val="en-US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221E26" w:rsidRPr="00221E26">
              <w:rPr>
                <w:b w:val="0"/>
                <w:bCs w:val="0"/>
                <w:color w:val="000000" w:themeColor="accent6"/>
                <w:lang w:val="en-US"/>
              </w:rPr>
              <w:t>Help students consolidate what they heard and connect it to their own experiences and goals.</w:t>
            </w:r>
          </w:p>
          <w:p w14:paraId="2D6FE6E9" w14:textId="01F07377" w:rsidR="00D86C03" w:rsidRPr="00D86C03" w:rsidRDefault="00221E26" w:rsidP="00D86C03">
            <w:pPr>
              <w:pStyle w:val="Heading5"/>
            </w:pPr>
            <w:r>
              <w:rPr>
                <w:rStyle w:val="normaltextrun"/>
              </w:rPr>
              <w:t>Pair or small group discussion</w:t>
            </w:r>
          </w:p>
          <w:p w14:paraId="439F8927" w14:textId="77777777" w:rsidR="00221E26" w:rsidRPr="00221E26" w:rsidRDefault="00221E26" w:rsidP="00221E26">
            <w:pPr>
              <w:pStyle w:val="TableRows"/>
              <w:numPr>
                <w:ilvl w:val="0"/>
                <w:numId w:val="58"/>
              </w:numPr>
            </w:pPr>
            <w:r w:rsidRPr="00221E26">
              <w:rPr>
                <w:lang w:val="en-US"/>
              </w:rPr>
              <w:t>What did you learn that surprised you?</w:t>
            </w:r>
          </w:p>
          <w:p w14:paraId="78FE89A3" w14:textId="77777777" w:rsidR="00221E26" w:rsidRPr="00221E26" w:rsidRDefault="00221E26" w:rsidP="00221E26">
            <w:pPr>
              <w:pStyle w:val="TableRows"/>
              <w:numPr>
                <w:ilvl w:val="0"/>
                <w:numId w:val="58"/>
              </w:numPr>
            </w:pPr>
            <w:r w:rsidRPr="00221E26">
              <w:rPr>
                <w:lang w:val="en-US"/>
              </w:rPr>
              <w:t>What skills did the speaker say were important?</w:t>
            </w:r>
          </w:p>
          <w:p w14:paraId="73F33524" w14:textId="43E666B2" w:rsidR="00D86C03" w:rsidRPr="00221E26" w:rsidRDefault="00221E26" w:rsidP="00221E26">
            <w:pPr>
              <w:pStyle w:val="TableRows"/>
              <w:numPr>
                <w:ilvl w:val="0"/>
                <w:numId w:val="58"/>
              </w:numPr>
              <w:rPr>
                <w:rStyle w:val="normaltextrun"/>
              </w:rPr>
            </w:pPr>
            <w:r w:rsidRPr="00221E26">
              <w:rPr>
                <w:lang w:val="en-US"/>
              </w:rPr>
              <w:t>What questions do you still have?</w:t>
            </w:r>
          </w:p>
        </w:tc>
        <w:tc>
          <w:tcPr>
            <w:tcW w:w="1564" w:type="dxa"/>
          </w:tcPr>
          <w:p w14:paraId="73FA22E5" w14:textId="0D738273" w:rsidR="23FE9951" w:rsidRDefault="23FE9951" w:rsidP="23FE9951">
            <w:pPr>
              <w:pStyle w:val="TableRows"/>
            </w:pPr>
          </w:p>
          <w:p w14:paraId="367EBA35" w14:textId="71193633" w:rsidR="00D86C03" w:rsidRDefault="00D86C03" w:rsidP="005717E2">
            <w:pPr>
              <w:pStyle w:val="TableRows"/>
            </w:pPr>
          </w:p>
        </w:tc>
      </w:tr>
      <w:tr w:rsidR="001C5376" w14:paraId="7BD6F76E" w14:textId="77777777" w:rsidTr="23FE99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</w:tcPr>
          <w:p w14:paraId="2D95BAB7" w14:textId="1EE2AB0A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</w:t>
            </w:r>
            <w:r w:rsidR="00221E26">
              <w:t>4</w:t>
            </w:r>
            <w:r w:rsidRPr="001C5376">
              <w:rPr>
                <w:rStyle w:val="normaltextrun"/>
              </w:rPr>
              <w:t xml:space="preserve"> </w:t>
            </w:r>
          </w:p>
          <w:p w14:paraId="6428D924" w14:textId="5A63B23F" w:rsidR="001C5376" w:rsidRPr="001C5376" w:rsidRDefault="00FE68EB" w:rsidP="001C5376">
            <w:pPr>
              <w:pStyle w:val="Heading4"/>
              <w:rPr>
                <w:rStyle w:val="normaltextrun"/>
              </w:rPr>
            </w:pPr>
            <w:r w:rsidRPr="48E3A258">
              <w:rPr>
                <w:rStyle w:val="normaltextrun"/>
              </w:rPr>
              <w:t>Individual Reflection</w:t>
            </w:r>
            <w:r w:rsidR="001C5376" w:rsidRPr="48E3A258">
              <w:rPr>
                <w:rStyle w:val="normaltextrun"/>
              </w:rPr>
              <w:t xml:space="preserve"> / Duration: </w:t>
            </w:r>
            <w:r w:rsidR="00221E26">
              <w:rPr>
                <w:rStyle w:val="normaltextrun"/>
              </w:rPr>
              <w:t>1</w:t>
            </w:r>
            <w:r w:rsidR="5F86154E" w:rsidRPr="48E3A258">
              <w:rPr>
                <w:rStyle w:val="normaltextrun"/>
              </w:rPr>
              <w:t>5</w:t>
            </w:r>
            <w:r w:rsidR="00086D24" w:rsidRPr="48E3A258">
              <w:rPr>
                <w:rStyle w:val="normaltextrun"/>
              </w:rPr>
              <w:t xml:space="preserve"> </w:t>
            </w:r>
            <w:r w:rsidR="001C5376" w:rsidRPr="48E3A258">
              <w:rPr>
                <w:rStyle w:val="normaltextrun"/>
              </w:rPr>
              <w:t>mins</w:t>
            </w:r>
          </w:p>
          <w:p w14:paraId="7120FB26" w14:textId="77777777" w:rsidR="00221E26" w:rsidRDefault="00451AF4" w:rsidP="00451AF4">
            <w:pPr>
              <w:pStyle w:val="Heading5"/>
              <w:rPr>
                <w:b w:val="0"/>
                <w:bCs w:val="0"/>
                <w:color w:val="000000" w:themeColor="accent6"/>
                <w:lang w:val="en-US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221E26" w:rsidRPr="00221E26">
              <w:rPr>
                <w:b w:val="0"/>
                <w:bCs w:val="0"/>
                <w:color w:val="000000" w:themeColor="accent6"/>
                <w:lang w:val="en-US"/>
              </w:rPr>
              <w:t>Give students time to reflect and record insights from the speaker in writing.</w:t>
            </w:r>
          </w:p>
          <w:p w14:paraId="23EBC4F2" w14:textId="25DCF6B1" w:rsidR="00086D24" w:rsidRPr="001C5376" w:rsidRDefault="00086D24" w:rsidP="00086D24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Reflection Activity</w:t>
            </w:r>
          </w:p>
          <w:p w14:paraId="0E1F320B" w14:textId="62457532" w:rsidR="00086D24" w:rsidRPr="001C5376" w:rsidRDefault="000E7E77" w:rsidP="000E7E77">
            <w:pPr>
              <w:pStyle w:val="TableRows"/>
              <w:numPr>
                <w:ilvl w:val="0"/>
                <w:numId w:val="50"/>
              </w:numPr>
              <w:rPr>
                <w:rStyle w:val="normaltextrun"/>
              </w:rPr>
            </w:pPr>
            <w:proofErr w:type="gramStart"/>
            <w:r>
              <w:rPr>
                <w:rStyle w:val="normaltextrun"/>
              </w:rPr>
              <w:t>S</w:t>
            </w:r>
            <w:r w:rsidR="00086D24">
              <w:rPr>
                <w:rStyle w:val="normaltextrun"/>
              </w:rPr>
              <w:t>tudents</w:t>
            </w:r>
            <w:proofErr w:type="gramEnd"/>
            <w:r w:rsidR="00086D24">
              <w:rPr>
                <w:rStyle w:val="normaltextrun"/>
              </w:rPr>
              <w:t xml:space="preserve"> </w:t>
            </w:r>
            <w:r>
              <w:rPr>
                <w:rStyle w:val="normaltextrun"/>
              </w:rPr>
              <w:t>complete</w:t>
            </w:r>
            <w:r w:rsidR="00086D24">
              <w:rPr>
                <w:rStyle w:val="normaltextrun"/>
              </w:rPr>
              <w:t xml:space="preserve"> </w:t>
            </w:r>
            <w:r>
              <w:rPr>
                <w:rStyle w:val="normaltextrun"/>
              </w:rPr>
              <w:t xml:space="preserve">reflection worksheet </w:t>
            </w:r>
          </w:p>
        </w:tc>
        <w:tc>
          <w:tcPr>
            <w:tcW w:w="1564" w:type="dxa"/>
          </w:tcPr>
          <w:p w14:paraId="2DE993F6" w14:textId="77777777" w:rsidR="0075113E" w:rsidRDefault="0075113E" w:rsidP="0075113E"/>
          <w:p w14:paraId="5DCF7C0D" w14:textId="7CB52D46" w:rsidR="00E07953" w:rsidRPr="0075113E" w:rsidRDefault="000E7E77" w:rsidP="00E07953">
            <w:pPr>
              <w:pStyle w:val="TableRows"/>
            </w:pPr>
            <w:r>
              <w:t>Incursion Student Reflection</w:t>
            </w:r>
          </w:p>
        </w:tc>
      </w:tr>
    </w:tbl>
    <w:p w14:paraId="00DF28B5" w14:textId="77777777" w:rsidR="008A30ED" w:rsidRDefault="008A30ED" w:rsidP="00483FF1"/>
    <w:sectPr w:rsidR="008A30ED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82980" w14:textId="77777777" w:rsidR="005A4E01" w:rsidRDefault="005A4E01" w:rsidP="009125CB">
      <w:r>
        <w:separator/>
      </w:r>
    </w:p>
    <w:p w14:paraId="4A1CC0D5" w14:textId="77777777" w:rsidR="005A4E01" w:rsidRDefault="005A4E01" w:rsidP="009125CB"/>
    <w:p w14:paraId="4C1E8119" w14:textId="77777777" w:rsidR="005A4E01" w:rsidRDefault="005A4E01" w:rsidP="009125CB"/>
    <w:p w14:paraId="494B6E21" w14:textId="77777777" w:rsidR="005A4E01" w:rsidRDefault="005A4E01" w:rsidP="009125CB"/>
  </w:endnote>
  <w:endnote w:type="continuationSeparator" w:id="0">
    <w:p w14:paraId="629C5A8A" w14:textId="77777777" w:rsidR="005A4E01" w:rsidRDefault="005A4E01" w:rsidP="009125CB">
      <w:r>
        <w:continuationSeparator/>
      </w:r>
    </w:p>
    <w:p w14:paraId="234A5433" w14:textId="77777777" w:rsidR="005A4E01" w:rsidRDefault="005A4E01" w:rsidP="009125CB"/>
    <w:p w14:paraId="758CE9DD" w14:textId="77777777" w:rsidR="005A4E01" w:rsidRDefault="005A4E01" w:rsidP="009125CB"/>
    <w:p w14:paraId="39F4AC1C" w14:textId="77777777" w:rsidR="005A4E01" w:rsidRDefault="005A4E01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12928F94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9AEED8" w14:textId="77777777" w:rsidR="00052A11" w:rsidRDefault="00052A11" w:rsidP="009125CB"/>
  <w:p w14:paraId="21C99249" w14:textId="77777777" w:rsidR="00FD0A76" w:rsidRDefault="00FD0A76" w:rsidP="009125CB"/>
  <w:p w14:paraId="4CFDCEBD" w14:textId="77777777" w:rsidR="00FD0A76" w:rsidRDefault="00FD0A76" w:rsidP="009125CB"/>
  <w:p w14:paraId="3FF108C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01DF39A6" w14:textId="77777777" w:rsidTr="00B06BA6">
      <w:trPr>
        <w:trHeight w:val="255"/>
      </w:trPr>
      <w:tc>
        <w:tcPr>
          <w:tcW w:w="3828" w:type="dxa"/>
          <w:vAlign w:val="bottom"/>
        </w:tcPr>
        <w:p w14:paraId="0582C232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04609923" w14:textId="13E104F6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493DA0">
            <w:rPr>
              <w:noProof/>
            </w:rPr>
            <w:t>7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08DF8432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BB353B8" w14:textId="77777777" w:rsidR="002E1B9C" w:rsidRPr="0071425C" w:rsidRDefault="002E1B9C" w:rsidP="009125CB">
    <w:pPr>
      <w:pStyle w:val="Footer"/>
    </w:pPr>
  </w:p>
  <w:p w14:paraId="599F9F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A93E" w14:textId="77777777" w:rsidR="005E0024" w:rsidRPr="0071425C" w:rsidRDefault="005E0024" w:rsidP="009125CB">
    <w:pPr>
      <w:pStyle w:val="Footer"/>
    </w:pPr>
  </w:p>
  <w:p w14:paraId="484775F5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B92A3" w14:textId="77777777" w:rsidR="005A4E01" w:rsidRDefault="005A4E01" w:rsidP="009125CB">
      <w:r>
        <w:separator/>
      </w:r>
    </w:p>
    <w:p w14:paraId="1B256058" w14:textId="77777777" w:rsidR="005A4E01" w:rsidRDefault="005A4E01" w:rsidP="009125CB"/>
    <w:p w14:paraId="03EDBD61" w14:textId="77777777" w:rsidR="005A4E01" w:rsidRDefault="005A4E01" w:rsidP="009125CB"/>
    <w:p w14:paraId="5286E88F" w14:textId="77777777" w:rsidR="005A4E01" w:rsidRDefault="005A4E01" w:rsidP="009125CB"/>
  </w:footnote>
  <w:footnote w:type="continuationSeparator" w:id="0">
    <w:p w14:paraId="0E53BC68" w14:textId="77777777" w:rsidR="005A4E01" w:rsidRDefault="005A4E01" w:rsidP="009125CB">
      <w:r>
        <w:continuationSeparator/>
      </w:r>
    </w:p>
    <w:p w14:paraId="3D6F97E1" w14:textId="77777777" w:rsidR="005A4E01" w:rsidRDefault="005A4E01" w:rsidP="009125CB"/>
    <w:p w14:paraId="7D22721E" w14:textId="77777777" w:rsidR="005A4E01" w:rsidRDefault="005A4E01" w:rsidP="009125CB"/>
    <w:p w14:paraId="2D80F1DE" w14:textId="77777777" w:rsidR="005A4E01" w:rsidRDefault="005A4E01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C27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60556DE6" wp14:editId="4865FA0E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6BB56" wp14:editId="4DBD9A53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FDD01B1" w14:textId="1CA69AA3" w:rsidR="00EC7599" w:rsidRPr="00884A87" w:rsidRDefault="00925C1A" w:rsidP="00884A87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36BB56" id="Rectangle 14" o:spid="_x0000_s1028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" filled="f" stroked="f" strokeweight="1pt">
              <v:textbox style="mso-fit-shape-to-text:t" inset="0,0,0,0">
                <w:txbxContent>
                  <w:p w14:paraId="0FDD01B1" w14:textId="1CA69AA3" w:rsidR="00EC7599" w:rsidRPr="00884A87" w:rsidRDefault="00925C1A" w:rsidP="00884A87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3D89" w14:textId="77777777" w:rsidR="002E1B9C" w:rsidRPr="002E1B9C" w:rsidRDefault="002E1B9C" w:rsidP="009125CB">
    <w:pPr>
      <w:pStyle w:val="FooterRight"/>
      <w:rPr>
        <w:noProof/>
      </w:rPr>
    </w:pPr>
  </w:p>
  <w:p w14:paraId="04E09866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3A031FA"/>
    <w:multiLevelType w:val="hybridMultilevel"/>
    <w:tmpl w:val="05469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AA4E4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4D3ACA"/>
    <w:multiLevelType w:val="hybridMultilevel"/>
    <w:tmpl w:val="AD261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4C301E"/>
    <w:multiLevelType w:val="hybridMultilevel"/>
    <w:tmpl w:val="39420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667E02"/>
    <w:multiLevelType w:val="hybridMultilevel"/>
    <w:tmpl w:val="D152BE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FB86835"/>
    <w:multiLevelType w:val="hybridMultilevel"/>
    <w:tmpl w:val="F698E55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3172ED"/>
    <w:multiLevelType w:val="hybridMultilevel"/>
    <w:tmpl w:val="E1586BCC"/>
    <w:lvl w:ilvl="0" w:tplc="DCB22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430DA2"/>
    <w:multiLevelType w:val="hybridMultilevel"/>
    <w:tmpl w:val="B95211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FF7F22"/>
    <w:multiLevelType w:val="hybridMultilevel"/>
    <w:tmpl w:val="FC6A32D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66A36"/>
    <w:multiLevelType w:val="hybridMultilevel"/>
    <w:tmpl w:val="9D2C49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452619"/>
    <w:multiLevelType w:val="hybridMultilevel"/>
    <w:tmpl w:val="6C6E4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527921"/>
    <w:multiLevelType w:val="hybridMultilevel"/>
    <w:tmpl w:val="143EE556"/>
    <w:lvl w:ilvl="0" w:tplc="F5D23F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2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F05EAF"/>
    <w:multiLevelType w:val="hybridMultilevel"/>
    <w:tmpl w:val="516C20D6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F25383"/>
    <w:multiLevelType w:val="hybridMultilevel"/>
    <w:tmpl w:val="2692F4F2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EB7F5D"/>
    <w:multiLevelType w:val="hybridMultilevel"/>
    <w:tmpl w:val="D4426D74"/>
    <w:lvl w:ilvl="0" w:tplc="C6C2A9E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81903"/>
    <w:multiLevelType w:val="multilevel"/>
    <w:tmpl w:val="753C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987795"/>
    <w:multiLevelType w:val="hybridMultilevel"/>
    <w:tmpl w:val="B95211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8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7"/>
  </w:num>
  <w:num w:numId="2" w16cid:durableId="890966164">
    <w:abstractNumId w:val="23"/>
  </w:num>
  <w:num w:numId="3" w16cid:durableId="1776317215">
    <w:abstractNumId w:val="47"/>
  </w:num>
  <w:num w:numId="4" w16cid:durableId="1534071080">
    <w:abstractNumId w:val="42"/>
  </w:num>
  <w:num w:numId="5" w16cid:durableId="1673219778">
    <w:abstractNumId w:val="19"/>
  </w:num>
  <w:num w:numId="6" w16cid:durableId="1200585890">
    <w:abstractNumId w:val="41"/>
  </w:num>
  <w:num w:numId="7" w16cid:durableId="1908228620">
    <w:abstractNumId w:val="26"/>
  </w:num>
  <w:num w:numId="8" w16cid:durableId="1147357831">
    <w:abstractNumId w:val="4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4"/>
  </w:num>
  <w:num w:numId="19" w16cid:durableId="173418005">
    <w:abstractNumId w:val="32"/>
  </w:num>
  <w:num w:numId="20" w16cid:durableId="181164802">
    <w:abstractNumId w:val="34"/>
  </w:num>
  <w:num w:numId="21" w16cid:durableId="1705398770">
    <w:abstractNumId w:val="13"/>
  </w:num>
  <w:num w:numId="22" w16cid:durableId="881602498">
    <w:abstractNumId w:val="43"/>
  </w:num>
  <w:num w:numId="23" w16cid:durableId="156463920">
    <w:abstractNumId w:val="28"/>
  </w:num>
  <w:num w:numId="24" w16cid:durableId="1812669698">
    <w:abstractNumId w:val="11"/>
  </w:num>
  <w:num w:numId="25" w16cid:durableId="1072124832">
    <w:abstractNumId w:val="18"/>
  </w:num>
  <w:num w:numId="26" w16cid:durableId="28071360">
    <w:abstractNumId w:val="44"/>
  </w:num>
  <w:num w:numId="27" w16cid:durableId="509024134">
    <w:abstractNumId w:val="20"/>
  </w:num>
  <w:num w:numId="28" w16cid:durableId="474566187">
    <w:abstractNumId w:val="48"/>
  </w:num>
  <w:num w:numId="29" w16cid:durableId="1597324625">
    <w:abstractNumId w:val="12"/>
  </w:num>
  <w:num w:numId="30" w16cid:durableId="1760828359">
    <w:abstractNumId w:val="36"/>
  </w:num>
  <w:num w:numId="31" w16cid:durableId="1351758974">
    <w:abstractNumId w:val="38"/>
  </w:num>
  <w:num w:numId="32" w16cid:durableId="2112775992">
    <w:abstractNumId w:val="15"/>
  </w:num>
  <w:num w:numId="33" w16cid:durableId="136732069">
    <w:abstractNumId w:val="10"/>
  </w:num>
  <w:num w:numId="34" w16cid:durableId="1736780117">
    <w:abstractNumId w:val="39"/>
  </w:num>
  <w:num w:numId="35" w16cid:durableId="360663796">
    <w:abstractNumId w:val="39"/>
    <w:lvlOverride w:ilvl="0">
      <w:startOverride w:val="1"/>
    </w:lvlOverride>
  </w:num>
  <w:num w:numId="36" w16cid:durableId="149323254">
    <w:abstractNumId w:val="45"/>
  </w:num>
  <w:num w:numId="37" w16cid:durableId="76754448">
    <w:abstractNumId w:val="39"/>
    <w:lvlOverride w:ilvl="0">
      <w:startOverride w:val="1"/>
    </w:lvlOverride>
  </w:num>
  <w:num w:numId="38" w16cid:durableId="1324510261">
    <w:abstractNumId w:val="39"/>
    <w:lvlOverride w:ilvl="0">
      <w:startOverride w:val="1"/>
    </w:lvlOverride>
  </w:num>
  <w:num w:numId="39" w16cid:durableId="2033217419">
    <w:abstractNumId w:val="9"/>
  </w:num>
  <w:num w:numId="40" w16cid:durableId="854996409">
    <w:abstractNumId w:val="22"/>
  </w:num>
  <w:num w:numId="41" w16cid:durableId="1581862396">
    <w:abstractNumId w:val="22"/>
    <w:lvlOverride w:ilvl="0">
      <w:startOverride w:val="1"/>
    </w:lvlOverride>
  </w:num>
  <w:num w:numId="42" w16cid:durableId="974214718">
    <w:abstractNumId w:val="22"/>
    <w:lvlOverride w:ilvl="0">
      <w:startOverride w:val="1"/>
    </w:lvlOverride>
  </w:num>
  <w:num w:numId="43" w16cid:durableId="1515612524">
    <w:abstractNumId w:val="22"/>
    <w:lvlOverride w:ilvl="0">
      <w:startOverride w:val="1"/>
    </w:lvlOverride>
  </w:num>
  <w:num w:numId="44" w16cid:durableId="1079132441">
    <w:abstractNumId w:val="22"/>
    <w:lvlOverride w:ilvl="0">
      <w:startOverride w:val="1"/>
    </w:lvlOverride>
  </w:num>
  <w:num w:numId="45" w16cid:durableId="91367232">
    <w:abstractNumId w:val="21"/>
  </w:num>
  <w:num w:numId="46" w16cid:durableId="420034036">
    <w:abstractNumId w:val="21"/>
    <w:lvlOverride w:ilvl="0">
      <w:startOverride w:val="1"/>
    </w:lvlOverride>
  </w:num>
  <w:num w:numId="47" w16cid:durableId="533886828">
    <w:abstractNumId w:val="21"/>
    <w:lvlOverride w:ilvl="0">
      <w:startOverride w:val="1"/>
    </w:lvlOverride>
  </w:num>
  <w:num w:numId="48" w16cid:durableId="1909804652">
    <w:abstractNumId w:val="33"/>
  </w:num>
  <w:num w:numId="49" w16cid:durableId="544292876">
    <w:abstractNumId w:val="37"/>
  </w:num>
  <w:num w:numId="50" w16cid:durableId="1847209507">
    <w:abstractNumId w:val="27"/>
  </w:num>
  <w:num w:numId="51" w16cid:durableId="2084570814">
    <w:abstractNumId w:val="35"/>
  </w:num>
  <w:num w:numId="52" w16cid:durableId="588857743">
    <w:abstractNumId w:val="25"/>
  </w:num>
  <w:num w:numId="53" w16cid:durableId="809715100">
    <w:abstractNumId w:val="16"/>
  </w:num>
  <w:num w:numId="54" w16cid:durableId="852496782">
    <w:abstractNumId w:val="14"/>
  </w:num>
  <w:num w:numId="55" w16cid:durableId="1568221581">
    <w:abstractNumId w:val="30"/>
  </w:num>
  <w:num w:numId="56" w16cid:durableId="1477183359">
    <w:abstractNumId w:val="29"/>
  </w:num>
  <w:num w:numId="57" w16cid:durableId="271089638">
    <w:abstractNumId w:val="31"/>
  </w:num>
  <w:num w:numId="58" w16cid:durableId="1342930540">
    <w:abstractNumId w:val="4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532DD"/>
    <w:rsid w:val="000618D8"/>
    <w:rsid w:val="00062725"/>
    <w:rsid w:val="00066B68"/>
    <w:rsid w:val="00075DAC"/>
    <w:rsid w:val="00077690"/>
    <w:rsid w:val="000853F0"/>
    <w:rsid w:val="00085C52"/>
    <w:rsid w:val="00086D24"/>
    <w:rsid w:val="00095C18"/>
    <w:rsid w:val="000A1CF3"/>
    <w:rsid w:val="000A34CC"/>
    <w:rsid w:val="000B1348"/>
    <w:rsid w:val="000D4351"/>
    <w:rsid w:val="000E1239"/>
    <w:rsid w:val="000E2C7F"/>
    <w:rsid w:val="000E664D"/>
    <w:rsid w:val="000E7E77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1E26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1AF4"/>
    <w:rsid w:val="00452E10"/>
    <w:rsid w:val="0047737A"/>
    <w:rsid w:val="00483FF1"/>
    <w:rsid w:val="00484C9F"/>
    <w:rsid w:val="004921B5"/>
    <w:rsid w:val="00492B94"/>
    <w:rsid w:val="00493DA0"/>
    <w:rsid w:val="004A3C2A"/>
    <w:rsid w:val="004B4E0F"/>
    <w:rsid w:val="004B598F"/>
    <w:rsid w:val="004C762F"/>
    <w:rsid w:val="004D1731"/>
    <w:rsid w:val="004D1A24"/>
    <w:rsid w:val="004D2793"/>
    <w:rsid w:val="004D3588"/>
    <w:rsid w:val="004E08E2"/>
    <w:rsid w:val="00501743"/>
    <w:rsid w:val="00502852"/>
    <w:rsid w:val="00507D95"/>
    <w:rsid w:val="00516C93"/>
    <w:rsid w:val="00536ADD"/>
    <w:rsid w:val="005433A1"/>
    <w:rsid w:val="0054568C"/>
    <w:rsid w:val="00547EA7"/>
    <w:rsid w:val="00562067"/>
    <w:rsid w:val="00563C2F"/>
    <w:rsid w:val="0056467D"/>
    <w:rsid w:val="005717E2"/>
    <w:rsid w:val="00571DAA"/>
    <w:rsid w:val="00586167"/>
    <w:rsid w:val="005936A4"/>
    <w:rsid w:val="005A0867"/>
    <w:rsid w:val="005A4965"/>
    <w:rsid w:val="005A4E01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71BAF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6D03"/>
    <w:rsid w:val="006F41C2"/>
    <w:rsid w:val="00705358"/>
    <w:rsid w:val="0071425C"/>
    <w:rsid w:val="00717028"/>
    <w:rsid w:val="007312AE"/>
    <w:rsid w:val="00734686"/>
    <w:rsid w:val="0073530C"/>
    <w:rsid w:val="007450AC"/>
    <w:rsid w:val="007463BB"/>
    <w:rsid w:val="0075113E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2109F"/>
    <w:rsid w:val="00837177"/>
    <w:rsid w:val="00845A38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4991"/>
    <w:rsid w:val="008F558B"/>
    <w:rsid w:val="008F5BB6"/>
    <w:rsid w:val="00902CDE"/>
    <w:rsid w:val="009125CB"/>
    <w:rsid w:val="00913F0F"/>
    <w:rsid w:val="00924B81"/>
    <w:rsid w:val="00925C1A"/>
    <w:rsid w:val="00941FC8"/>
    <w:rsid w:val="00944E73"/>
    <w:rsid w:val="00962ADF"/>
    <w:rsid w:val="00971393"/>
    <w:rsid w:val="00971CF7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51D4"/>
    <w:rsid w:val="00A15B74"/>
    <w:rsid w:val="00A251FA"/>
    <w:rsid w:val="00A37E25"/>
    <w:rsid w:val="00A4707C"/>
    <w:rsid w:val="00A472B4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71FF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878BD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2A9"/>
    <w:rsid w:val="00CC0317"/>
    <w:rsid w:val="00CD1A5E"/>
    <w:rsid w:val="00CE16DB"/>
    <w:rsid w:val="00CE544F"/>
    <w:rsid w:val="00CF1790"/>
    <w:rsid w:val="00CF4C5D"/>
    <w:rsid w:val="00CF6C04"/>
    <w:rsid w:val="00D011D7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C03"/>
    <w:rsid w:val="00D901BB"/>
    <w:rsid w:val="00D90FD9"/>
    <w:rsid w:val="00DA6E77"/>
    <w:rsid w:val="00DB579B"/>
    <w:rsid w:val="00DB7DF2"/>
    <w:rsid w:val="00DD7274"/>
    <w:rsid w:val="00DE3F30"/>
    <w:rsid w:val="00DE4A9E"/>
    <w:rsid w:val="00DF3426"/>
    <w:rsid w:val="00E00887"/>
    <w:rsid w:val="00E0521A"/>
    <w:rsid w:val="00E078BD"/>
    <w:rsid w:val="00E07953"/>
    <w:rsid w:val="00E12742"/>
    <w:rsid w:val="00E134BC"/>
    <w:rsid w:val="00E13D15"/>
    <w:rsid w:val="00E15B47"/>
    <w:rsid w:val="00E17DA3"/>
    <w:rsid w:val="00E202DF"/>
    <w:rsid w:val="00E31474"/>
    <w:rsid w:val="00E35763"/>
    <w:rsid w:val="00E465A3"/>
    <w:rsid w:val="00E579F8"/>
    <w:rsid w:val="00E6673C"/>
    <w:rsid w:val="00E72BDD"/>
    <w:rsid w:val="00E85470"/>
    <w:rsid w:val="00E926B1"/>
    <w:rsid w:val="00EA2E19"/>
    <w:rsid w:val="00EB32A7"/>
    <w:rsid w:val="00EC0B55"/>
    <w:rsid w:val="00EC4548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94474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F699B"/>
    <w:rsid w:val="03ECA7B7"/>
    <w:rsid w:val="0D47DDA9"/>
    <w:rsid w:val="10EE11AF"/>
    <w:rsid w:val="1125ED78"/>
    <w:rsid w:val="112FECAA"/>
    <w:rsid w:val="1B056139"/>
    <w:rsid w:val="1BF1FFB2"/>
    <w:rsid w:val="23FE9951"/>
    <w:rsid w:val="25B257AA"/>
    <w:rsid w:val="3778352E"/>
    <w:rsid w:val="3D732060"/>
    <w:rsid w:val="46290CBD"/>
    <w:rsid w:val="487EB578"/>
    <w:rsid w:val="48E3A258"/>
    <w:rsid w:val="5A5FC6A9"/>
    <w:rsid w:val="5DB5B7AD"/>
    <w:rsid w:val="5DC9CC7A"/>
    <w:rsid w:val="5F86154E"/>
    <w:rsid w:val="639EB883"/>
    <w:rsid w:val="6A6A136D"/>
    <w:rsid w:val="74B8938E"/>
    <w:rsid w:val="7C88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567FF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5717E2"/>
    <w:pPr>
      <w:spacing w:before="60" w:after="60"/>
      <w:mirrorIndents/>
    </w:pPr>
    <w:rPr>
      <w:rFonts w:ascii="Arial" w:eastAsia="Times New Roman" w:hAnsi="Arial" w:cs="Times New Roman"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ownloads/MSQ36165_ResourceTemplates_LessonPlan%5b35%5d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c0539a-8aba-45dd-ac83-8dc21eaf9a70" xsi:nil="true"/>
    <lcf76f155ced4ddcb4097134ff3c332f xmlns="c94bc46e-422f-4a6a-8ac5-05ea68472c9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0BDE9B74CBE34AB04AB5393FA51959" ma:contentTypeVersion="14" ma:contentTypeDescription="Create a new document." ma:contentTypeScope="" ma:versionID="fcd42887b37d02b6db36ab51e02e9053">
  <xsd:schema xmlns:xsd="http://www.w3.org/2001/XMLSchema" xmlns:xs="http://www.w3.org/2001/XMLSchema" xmlns:p="http://schemas.microsoft.com/office/2006/metadata/properties" xmlns:ns2="c94bc46e-422f-4a6a-8ac5-05ea68472c95" xmlns:ns3="96c0539a-8aba-45dd-ac83-8dc21eaf9a70" targetNamespace="http://schemas.microsoft.com/office/2006/metadata/properties" ma:root="true" ma:fieldsID="570da602667759228527d831dd20c529" ns2:_="" ns3:_="">
    <xsd:import namespace="c94bc46e-422f-4a6a-8ac5-05ea68472c95"/>
    <xsd:import namespace="96c0539a-8aba-45dd-ac83-8dc21eaf9a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bc46e-422f-4a6a-8ac5-05ea68472c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b38a4a9-7397-48a1-b74f-79de11e99f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0539a-8aba-45dd-ac83-8dc21eaf9a7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d954e2-f631-4131-8100-1938443d7f1e}" ma:internalName="TaxCatchAll" ma:showField="CatchAllData" ma:web="96c0539a-8aba-45dd-ac83-8dc21eaf9a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8B7FBB-ABF9-455A-AA37-7F638DF003A5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MSQ36165_ResourceTemplates_LessonPlan[35].dotx</Template>
  <TotalTime>11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25</cp:revision>
  <dcterms:created xsi:type="dcterms:W3CDTF">2025-05-27T01:46:00Z</dcterms:created>
  <dcterms:modified xsi:type="dcterms:W3CDTF">2025-07-07T08:29:00Z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0x010100420BDE9B74CBE34AB04AB5393FA51959</vt:lpwstr>
  </property>
  <property fmtid="{D5CDD505-2E9C-101B-9397-08002B2CF9AE}" pid="3" name="MediaServiceImageTags">
    <vt:lpwstr/>
  </property>
</Properties>
</file>